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6B183AD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01092">
        <w:rPr>
          <w:rFonts w:ascii="Corbel" w:hAnsi="Corbel"/>
          <w:b/>
          <w:smallCaps/>
          <w:sz w:val="24"/>
          <w:szCs w:val="24"/>
        </w:rPr>
        <w:t xml:space="preserve"> 2025</w:t>
      </w:r>
      <w:r w:rsidR="00C62788">
        <w:rPr>
          <w:rFonts w:ascii="Corbel" w:hAnsi="Corbel"/>
          <w:b/>
          <w:smallCaps/>
          <w:sz w:val="24"/>
          <w:szCs w:val="24"/>
        </w:rPr>
        <w:t>- 2028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20F664C0" w14:textId="1112BBD9" w:rsidR="000835A5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 w:rsidR="00873B18">
        <w:rPr>
          <w:rFonts w:ascii="Corbel" w:hAnsi="Corbel"/>
          <w:sz w:val="20"/>
          <w:szCs w:val="20"/>
        </w:rPr>
        <w:t>202</w:t>
      </w:r>
      <w:r w:rsidR="00582C42">
        <w:rPr>
          <w:rFonts w:ascii="Corbel" w:hAnsi="Corbel"/>
          <w:sz w:val="20"/>
          <w:szCs w:val="20"/>
        </w:rPr>
        <w:t>7</w:t>
      </w:r>
      <w:r w:rsidR="00254509">
        <w:rPr>
          <w:rFonts w:ascii="Corbel" w:hAnsi="Corbel"/>
          <w:sz w:val="20"/>
          <w:szCs w:val="20"/>
        </w:rPr>
        <w:t>/</w:t>
      </w:r>
      <w:r w:rsidR="00254509">
        <w:rPr>
          <w:rFonts w:ascii="Corbel" w:hAnsi="Corbel"/>
          <w:sz w:val="20"/>
          <w:szCs w:val="20"/>
        </w:rPr>
        <w:t>2028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F2235F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5446F522" w:rsidR="0085747A" w:rsidRPr="000835A5" w:rsidRDefault="00B23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Po</w:t>
            </w:r>
            <w:r w:rsidR="000835A5">
              <w:rPr>
                <w:rFonts w:ascii="Corbel" w:hAnsi="Corbel"/>
                <w:b w:val="0"/>
                <w:sz w:val="24"/>
                <w:szCs w:val="24"/>
              </w:rPr>
              <w:t>lityka kadrowa</w:t>
            </w:r>
          </w:p>
        </w:tc>
      </w:tr>
      <w:tr w:rsidR="0085747A" w:rsidRPr="00B169DF" w14:paraId="3DFDE19A" w14:textId="77777777" w:rsidTr="00F2235F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541C1822" w:rsidR="0085747A" w:rsidRPr="000835A5" w:rsidRDefault="00D653F1" w:rsidP="00D653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0835A5">
              <w:rPr>
                <w:rFonts w:ascii="Corbel" w:hAnsi="Corbel" w:cs="Calibri"/>
                <w:sz w:val="24"/>
                <w:szCs w:val="24"/>
              </w:rPr>
              <w:t>E/I/AR/C</w:t>
            </w:r>
            <w:r w:rsidR="000835A5" w:rsidRPr="000835A5">
              <w:rPr>
                <w:rFonts w:ascii="Corbel" w:hAnsi="Corbel" w:cs="Calibri"/>
                <w:sz w:val="24"/>
                <w:szCs w:val="24"/>
              </w:rPr>
              <w:t>-1.7a</w:t>
            </w:r>
          </w:p>
        </w:tc>
      </w:tr>
      <w:tr w:rsidR="0085747A" w:rsidRPr="00B169DF" w14:paraId="6CA58E58" w14:textId="77777777" w:rsidTr="00F2235F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24791E1D" w:rsidR="0085747A" w:rsidRPr="000835A5" w:rsidRDefault="00D65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F2235F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081C6F0F" w:rsidR="0085747A" w:rsidRPr="000835A5" w:rsidRDefault="00D65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F2235F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6C088D5" w:rsidR="0085747A" w:rsidRPr="000835A5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F2235F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0810E690" w:rsidR="0085747A" w:rsidRPr="000835A5" w:rsidRDefault="004037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F0B03F0" w14:textId="77777777" w:rsidTr="00F2235F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1CA1C1BF" w:rsidR="0085747A" w:rsidRPr="000835A5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835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773BCD05" w14:textId="77777777" w:rsidTr="00F2235F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BF6C9FD" w:rsidR="0085747A" w:rsidRPr="000835A5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D46A334" w14:textId="77777777" w:rsidTr="00F2235F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46794B8A" w:rsidR="0085747A" w:rsidRPr="000835A5" w:rsidRDefault="000C22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66632" w:rsidRPr="000835A5">
              <w:rPr>
                <w:rFonts w:ascii="Corbel" w:hAnsi="Corbel"/>
                <w:b w:val="0"/>
                <w:sz w:val="24"/>
                <w:szCs w:val="24"/>
              </w:rPr>
              <w:t>II/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14:paraId="6D884007" w14:textId="77777777" w:rsidTr="00F2235F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3FB384D7" w:rsidR="0085747A" w:rsidRPr="000835A5" w:rsidRDefault="000666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F2235F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34619137" w:rsidR="00923D7D" w:rsidRPr="000835A5" w:rsidRDefault="000666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2235F" w:rsidRPr="00B169DF" w14:paraId="239C8F40" w14:textId="77777777" w:rsidTr="00F2235F">
        <w:tc>
          <w:tcPr>
            <w:tcW w:w="2694" w:type="dxa"/>
            <w:vAlign w:val="center"/>
          </w:tcPr>
          <w:p w14:paraId="780790C9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47B9BD8B" w:rsidR="00F2235F" w:rsidRPr="000835A5" w:rsidRDefault="00F2235F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835A5" w:rsidRPr="000835A5">
              <w:rPr>
                <w:rFonts w:ascii="Corbel" w:hAnsi="Corbel"/>
                <w:b w:val="0"/>
                <w:sz w:val="24"/>
                <w:szCs w:val="24"/>
              </w:rPr>
              <w:t>Lidia Kaliszczak</w:t>
            </w:r>
          </w:p>
        </w:tc>
      </w:tr>
      <w:tr w:rsidR="00F2235F" w:rsidRPr="00B169DF" w14:paraId="1719E29B" w14:textId="77777777" w:rsidTr="00F2235F">
        <w:tc>
          <w:tcPr>
            <w:tcW w:w="2694" w:type="dxa"/>
            <w:vAlign w:val="center"/>
          </w:tcPr>
          <w:p w14:paraId="48305F85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604E2997" w:rsidR="00F2235F" w:rsidRPr="000835A5" w:rsidRDefault="00F2235F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223B8" w:rsidRPr="000835A5">
              <w:rPr>
                <w:rFonts w:ascii="Corbel" w:hAnsi="Corbel"/>
                <w:b w:val="0"/>
                <w:sz w:val="24"/>
                <w:szCs w:val="24"/>
              </w:rPr>
              <w:t>L</w:t>
            </w:r>
            <w:r w:rsidRPr="000835A5">
              <w:rPr>
                <w:rFonts w:ascii="Corbel" w:hAnsi="Corbel"/>
                <w:b w:val="0"/>
                <w:sz w:val="24"/>
                <w:szCs w:val="24"/>
              </w:rPr>
              <w:t xml:space="preserve">idia Kaliszczak, dr </w:t>
            </w:r>
            <w:r w:rsidR="000835A5" w:rsidRPr="000835A5">
              <w:rPr>
                <w:rFonts w:ascii="Corbel" w:hAnsi="Corbel"/>
                <w:b w:val="0"/>
                <w:sz w:val="24"/>
                <w:szCs w:val="24"/>
              </w:rPr>
              <w:t>Anna Mazurkie</w:t>
            </w:r>
            <w:r w:rsidR="009A0C28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0835A5" w:rsidRPr="000835A5">
              <w:rPr>
                <w:rFonts w:ascii="Corbel" w:hAnsi="Corbel"/>
                <w:b w:val="0"/>
                <w:sz w:val="24"/>
                <w:szCs w:val="24"/>
              </w:rPr>
              <w:t>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0D31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0D31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44A96B4A" w:rsidR="00015B8F" w:rsidRPr="00B169DF" w:rsidRDefault="000C22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1FDA5E4A" w:rsidR="00015B8F" w:rsidRPr="00B169DF" w:rsidRDefault="001466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5B8B51EE" w:rsidR="00015B8F" w:rsidRPr="00B169DF" w:rsidRDefault="001466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4FE3DBE2" w:rsidR="00015B8F" w:rsidRPr="00B169DF" w:rsidRDefault="000C22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39B2F4B0" w:rsidR="0085747A" w:rsidRPr="00B169DF" w:rsidRDefault="001358B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688C79" w14:textId="73DA7CFA" w:rsidR="003A057F" w:rsidRDefault="003A057F" w:rsidP="003A05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proofErr w:type="spellStart"/>
      <w:r w:rsidR="000C2295">
        <w:rPr>
          <w:rFonts w:ascii="Corbel" w:hAnsi="Corbel"/>
          <w:b w:val="0"/>
          <w:smallCaps w:val="0"/>
          <w:szCs w:val="24"/>
        </w:rPr>
        <w:t>zal</w:t>
      </w:r>
      <w:proofErr w:type="spellEnd"/>
    </w:p>
    <w:p w14:paraId="32CEFAB1" w14:textId="4081F929" w:rsidR="009C54AE" w:rsidRPr="003A057F" w:rsidRDefault="003A05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72254833" w:rsidR="0085747A" w:rsidRPr="00B169DF" w:rsidRDefault="009A0C28" w:rsidP="009A0C2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0C28">
              <w:rPr>
                <w:rFonts w:ascii="Corbel" w:hAnsi="Corbel"/>
                <w:b w:val="0"/>
                <w:smallCaps w:val="0"/>
                <w:szCs w:val="24"/>
              </w:rPr>
              <w:t>Student powinien posiadać ogólną wiedzę dotyczącą podstaw funkcjonowania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A0C28" w:rsidRPr="00B169DF" w14:paraId="0532935A" w14:textId="77777777" w:rsidTr="008C7970">
        <w:tc>
          <w:tcPr>
            <w:tcW w:w="845" w:type="dxa"/>
            <w:vAlign w:val="center"/>
          </w:tcPr>
          <w:p w14:paraId="66F9CAA4" w14:textId="3AD72E0C" w:rsidR="009A0C28" w:rsidRPr="00B169DF" w:rsidRDefault="009A0C28" w:rsidP="009A0C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7DFF123" w14:textId="50D6DDC2" w:rsidR="009A0C28" w:rsidRPr="009A0C28" w:rsidRDefault="009A0C28" w:rsidP="009A0C2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0C28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celami, funkcjami i znaczeniem polityki personalnej w przedsiębiorstwie.</w:t>
            </w:r>
          </w:p>
        </w:tc>
      </w:tr>
      <w:tr w:rsidR="009A0C28" w:rsidRPr="00B169DF" w14:paraId="7C1B4619" w14:textId="77777777" w:rsidTr="008C7970">
        <w:tc>
          <w:tcPr>
            <w:tcW w:w="845" w:type="dxa"/>
            <w:vAlign w:val="center"/>
          </w:tcPr>
          <w:p w14:paraId="004B89B0" w14:textId="4B3A23B1" w:rsidR="009A0C28" w:rsidRPr="00B169DF" w:rsidRDefault="009A0C28" w:rsidP="009A0C2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CEDDBEF" w14:textId="3220B49A" w:rsidR="009A0C28" w:rsidRPr="009A0C28" w:rsidRDefault="009A0C28" w:rsidP="009A0C2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0C28">
              <w:rPr>
                <w:rFonts w:ascii="Corbel" w:hAnsi="Corbel"/>
                <w:b w:val="0"/>
                <w:bCs/>
                <w:sz w:val="24"/>
                <w:szCs w:val="24"/>
              </w:rPr>
              <w:t>Przedstawienie etapów procesu kadrowego i dokonanie ich charakterystyki.</w:t>
            </w:r>
          </w:p>
        </w:tc>
      </w:tr>
      <w:tr w:rsidR="009A0C28" w:rsidRPr="00B169DF" w14:paraId="4D74E259" w14:textId="77777777" w:rsidTr="008C7970">
        <w:tc>
          <w:tcPr>
            <w:tcW w:w="845" w:type="dxa"/>
            <w:vAlign w:val="center"/>
          </w:tcPr>
          <w:p w14:paraId="3D5D396C" w14:textId="54E042C6" w:rsidR="009A0C28" w:rsidRPr="00B169DF" w:rsidRDefault="009A0C28" w:rsidP="009A0C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3C70C651" w14:textId="2CF922BE" w:rsidR="009A0C28" w:rsidRPr="009A0C28" w:rsidRDefault="009A0C28" w:rsidP="009A0C2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0C2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samodzielnego, twórczego myślenia poprzez konfrontowanie wiedzy teoretycznej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</w:t>
            </w:r>
            <w:proofErr w:type="gramStart"/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praktyką </w:t>
            </w:r>
            <w:r w:rsidRPr="009A0C2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  <w:proofErr w:type="gramEnd"/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F01B39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D2E23" w:rsidRPr="00B169DF" w14:paraId="6D71048C" w14:textId="77777777" w:rsidTr="00F01B39">
        <w:tc>
          <w:tcPr>
            <w:tcW w:w="1681" w:type="dxa"/>
            <w:vAlign w:val="center"/>
          </w:tcPr>
          <w:p w14:paraId="60321AE7" w14:textId="5EB090D2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7D3F039B" w14:textId="39D084D5" w:rsidR="007D2E23" w:rsidRPr="00B169DF" w:rsidRDefault="0064356A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356A">
              <w:rPr>
                <w:rFonts w:ascii="Corbel" w:hAnsi="Corbel"/>
                <w:b w:val="0"/>
                <w:smallCaps w:val="0"/>
                <w:szCs w:val="24"/>
              </w:rPr>
              <w:t xml:space="preserve">Zna w stopniu zaawansowanym 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 xml:space="preserve">zasady </w:t>
            </w:r>
            <w:proofErr w:type="gramStart"/>
            <w:r w:rsidR="000025D9">
              <w:rPr>
                <w:rFonts w:ascii="Corbel" w:hAnsi="Corbel"/>
                <w:b w:val="0"/>
                <w:smallCaps w:val="0"/>
                <w:szCs w:val="24"/>
              </w:rPr>
              <w:t xml:space="preserve">formułowania </w:t>
            </w:r>
            <w:r w:rsidRPr="006435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>polityki</w:t>
            </w:r>
            <w:proofErr w:type="gramEnd"/>
            <w:r w:rsidR="000025D9">
              <w:rPr>
                <w:rFonts w:ascii="Corbel" w:hAnsi="Corbel"/>
                <w:b w:val="0"/>
                <w:smallCaps w:val="0"/>
                <w:szCs w:val="24"/>
              </w:rPr>
              <w:t xml:space="preserve"> kadrowej</w:t>
            </w:r>
            <w:r w:rsidRPr="0064356A">
              <w:rPr>
                <w:rFonts w:ascii="Corbel" w:hAnsi="Corbel"/>
                <w:b w:val="0"/>
                <w:smallCaps w:val="0"/>
                <w:szCs w:val="24"/>
              </w:rPr>
              <w:t xml:space="preserve"> przedsiębiorstw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 xml:space="preserve"> i innych organizacji</w:t>
            </w:r>
            <w:r w:rsidRPr="0064356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1865" w:type="dxa"/>
            <w:vAlign w:val="center"/>
          </w:tcPr>
          <w:p w14:paraId="757A3C87" w14:textId="2F7C8E59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7D2E23" w:rsidRPr="00B169DF" w14:paraId="4EC24964" w14:textId="77777777" w:rsidTr="00F01B39">
        <w:tc>
          <w:tcPr>
            <w:tcW w:w="1681" w:type="dxa"/>
          </w:tcPr>
          <w:p w14:paraId="50A7B670" w14:textId="4A8AD74A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4D0ECD30" w14:textId="0F061888" w:rsidR="007D2E23" w:rsidRPr="00B169DF" w:rsidRDefault="00A85847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Wykorzystuje</w:t>
            </w:r>
            <w:r w:rsidR="004A06C4" w:rsidRPr="004A06C4">
              <w:rPr>
                <w:rFonts w:ascii="Corbel" w:hAnsi="Corbel"/>
                <w:b w:val="0"/>
                <w:smallCaps w:val="0"/>
                <w:szCs w:val="24"/>
              </w:rPr>
              <w:t xml:space="preserve"> teoretyczną wiedzę ekonomiczną do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projektowania polityki kadrowej przedsiębiorstwa</w:t>
            </w:r>
          </w:p>
        </w:tc>
        <w:tc>
          <w:tcPr>
            <w:tcW w:w="1865" w:type="dxa"/>
          </w:tcPr>
          <w:p w14:paraId="49120725" w14:textId="121731D2" w:rsidR="007D2E23" w:rsidRPr="002E2C01" w:rsidRDefault="007D2E23" w:rsidP="004E04C0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 w:rsidR="00101E6A">
              <w:rPr>
                <w:rFonts w:ascii="Corbel" w:hAnsi="Corbel" w:cs="Times New Roman"/>
                <w:color w:val="auto"/>
              </w:rPr>
              <w:t>2</w:t>
            </w:r>
          </w:p>
          <w:p w14:paraId="4BE296DC" w14:textId="6A94537E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D2E23" w:rsidRPr="00B169DF" w14:paraId="44AF09B3" w14:textId="77777777" w:rsidTr="00F01B39">
        <w:tc>
          <w:tcPr>
            <w:tcW w:w="1681" w:type="dxa"/>
          </w:tcPr>
          <w:p w14:paraId="70ADE3DF" w14:textId="7274BBA6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5A0BE5E2" w14:textId="7C915DB0" w:rsidR="007D2E23" w:rsidRPr="00B169DF" w:rsidRDefault="00033B60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3B60">
              <w:rPr>
                <w:rFonts w:ascii="Corbel" w:hAnsi="Corbel"/>
                <w:b w:val="0"/>
                <w:smallCaps w:val="0"/>
                <w:szCs w:val="24"/>
              </w:rPr>
              <w:t xml:space="preserve">komunikować się z użyciem specjalistycznej terminologii z zakresu </w:t>
            </w:r>
            <w:r w:rsidR="00A85847">
              <w:rPr>
                <w:rFonts w:ascii="Corbel" w:hAnsi="Corbel"/>
                <w:b w:val="0"/>
                <w:smallCaps w:val="0"/>
                <w:szCs w:val="24"/>
              </w:rPr>
              <w:t xml:space="preserve">polityki kadrowej, </w:t>
            </w:r>
            <w:r w:rsidRPr="00033B60">
              <w:rPr>
                <w:rFonts w:ascii="Corbel" w:hAnsi="Corbel"/>
                <w:b w:val="0"/>
                <w:smallCaps w:val="0"/>
                <w:szCs w:val="24"/>
              </w:rPr>
              <w:t>przedstawiać i oceniać różne opinie i stanowiska oraz dyskutować o nich</w:t>
            </w:r>
          </w:p>
        </w:tc>
        <w:tc>
          <w:tcPr>
            <w:tcW w:w="1865" w:type="dxa"/>
          </w:tcPr>
          <w:p w14:paraId="157F0351" w14:textId="51712764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2E2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101E6A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7D2E23" w:rsidRPr="00B169DF" w14:paraId="53564EB8" w14:textId="77777777" w:rsidTr="00806E97">
        <w:tc>
          <w:tcPr>
            <w:tcW w:w="1681" w:type="dxa"/>
            <w:vAlign w:val="center"/>
          </w:tcPr>
          <w:p w14:paraId="09875F89" w14:textId="28D57498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2968C9A3" w14:textId="5210A57D" w:rsidR="007D2E23" w:rsidRPr="00B169DF" w:rsidRDefault="009E0FE2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9E0FE2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</w:t>
            </w:r>
            <w:r w:rsidRPr="009E0FE2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E0FE2">
              <w:rPr>
                <w:rFonts w:ascii="Corbel" w:hAnsi="Corbel"/>
                <w:b w:val="0"/>
                <w:smallCaps w:val="0"/>
                <w:szCs w:val="24"/>
              </w:rPr>
              <w:t xml:space="preserve"> wiedzy w rozwiązywaniu problemów poznawczych i praktycznych z </w:t>
            </w:r>
            <w:r w:rsidR="00A85847">
              <w:rPr>
                <w:rFonts w:ascii="Corbel" w:hAnsi="Corbel"/>
                <w:b w:val="0"/>
                <w:smallCaps w:val="0"/>
                <w:szCs w:val="24"/>
              </w:rPr>
              <w:t>polityki kadrowej</w:t>
            </w:r>
            <w:r w:rsidRPr="00E6630A">
              <w:t xml:space="preserve">  </w:t>
            </w:r>
          </w:p>
        </w:tc>
        <w:tc>
          <w:tcPr>
            <w:tcW w:w="1865" w:type="dxa"/>
            <w:vAlign w:val="center"/>
          </w:tcPr>
          <w:p w14:paraId="340C34E7" w14:textId="583AE4BE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E04C0">
              <w:rPr>
                <w:rFonts w:ascii="Corbel" w:hAnsi="Corbel"/>
                <w:b w:val="0"/>
                <w:smallCaps w:val="0"/>
                <w:szCs w:val="24"/>
              </w:rPr>
              <w:t>K02</w:t>
            </w:r>
          </w:p>
        </w:tc>
      </w:tr>
    </w:tbl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0E0C27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2E3E" w:rsidRPr="00B169DF" w14:paraId="411FB2BF" w14:textId="77777777" w:rsidTr="000E0C27">
        <w:tc>
          <w:tcPr>
            <w:tcW w:w="9520" w:type="dxa"/>
          </w:tcPr>
          <w:p w14:paraId="0A3C29E3" w14:textId="1C267D81" w:rsidR="007C2E3E" w:rsidRPr="007C2E3E" w:rsidRDefault="009A0C28" w:rsidP="009A0C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 xml:space="preserve">Podstawy polityki </w:t>
            </w:r>
            <w:proofErr w:type="gramStart"/>
            <w:r w:rsidRPr="009A0C28">
              <w:rPr>
                <w:rFonts w:ascii="Corbel" w:hAnsi="Corbel"/>
                <w:sz w:val="24"/>
                <w:szCs w:val="24"/>
              </w:rPr>
              <w:t>kadrowej  w</w:t>
            </w:r>
            <w:proofErr w:type="gramEnd"/>
            <w:r w:rsidRPr="009A0C28">
              <w:rPr>
                <w:rFonts w:ascii="Corbel" w:hAnsi="Corbel"/>
                <w:sz w:val="24"/>
                <w:szCs w:val="24"/>
              </w:rPr>
              <w:t xml:space="preserve"> organizacji (pojęcie, istota, cele i funkcje, rys historyczny – ewolucja, modele). Znaczenie polityki kadrowej w organizacji.</w:t>
            </w:r>
          </w:p>
        </w:tc>
      </w:tr>
      <w:tr w:rsidR="007C2E3E" w:rsidRPr="00B169DF" w14:paraId="755E1147" w14:textId="77777777" w:rsidTr="000E0C27">
        <w:tc>
          <w:tcPr>
            <w:tcW w:w="9520" w:type="dxa"/>
          </w:tcPr>
          <w:p w14:paraId="78191596" w14:textId="613048DF" w:rsidR="007C2E3E" w:rsidRPr="007C2E3E" w:rsidRDefault="009A0C28" w:rsidP="009A0C28">
            <w:pPr>
              <w:pStyle w:val="Akapitzlist"/>
              <w:spacing w:after="0" w:line="240" w:lineRule="auto"/>
              <w:ind w:left="0" w:firstLine="59"/>
              <w:jc w:val="both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>Uwarunkowania wewnętrzne i zewnętrzne (bliższe i dalsze) polityki kadrowej i ich charakterystyka. Chaos terminologiczny (kadry, zasoby ludzkie, personel, kadra, funkcja personalna – wyjaśnianie pojęć).</w:t>
            </w:r>
          </w:p>
        </w:tc>
      </w:tr>
      <w:tr w:rsidR="007C2E3E" w:rsidRPr="00B169DF" w14:paraId="3ABD36E8" w14:textId="77777777" w:rsidTr="000E0C27">
        <w:tc>
          <w:tcPr>
            <w:tcW w:w="9520" w:type="dxa"/>
          </w:tcPr>
          <w:p w14:paraId="34C9BF50" w14:textId="00CDCD3C" w:rsidR="007C2E3E" w:rsidRPr="007C2E3E" w:rsidRDefault="009A0C28" w:rsidP="007C2E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>Warunki pracy i ich kształtowanie w przedsiębiorstwie.  Formy zatrudnienia-charakterystyka, cechy.  Elastyczne formy zatrudnienia: wady i zalety dla pracownika i pracodawcy.</w:t>
            </w:r>
          </w:p>
        </w:tc>
      </w:tr>
      <w:tr w:rsidR="009A0C28" w:rsidRPr="00B169DF" w14:paraId="4D16D227" w14:textId="77777777" w:rsidTr="000E0C27">
        <w:tc>
          <w:tcPr>
            <w:tcW w:w="9520" w:type="dxa"/>
          </w:tcPr>
          <w:p w14:paraId="2E7B591F" w14:textId="2E889D4D" w:rsidR="009A0C28" w:rsidRPr="009A0C28" w:rsidRDefault="009A0C28" w:rsidP="007C2E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Rekrutacja i selekcja pracowników, adaptacja nowego pracownika</w:t>
            </w:r>
          </w:p>
        </w:tc>
      </w:tr>
      <w:tr w:rsidR="009A0C28" w:rsidRPr="00B169DF" w14:paraId="2E66C53B" w14:textId="77777777" w:rsidTr="000E0C27">
        <w:tc>
          <w:tcPr>
            <w:tcW w:w="9520" w:type="dxa"/>
          </w:tcPr>
          <w:p w14:paraId="18C3E64D" w14:textId="51DB7B15" w:rsidR="009A0C28" w:rsidRDefault="009A0C28" w:rsidP="007C2E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>Motywowanie jako element polityki personalnej przedsiębiorstwa. Środki motywacyjne i ich podział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A0C28" w:rsidRPr="00B169DF" w14:paraId="144E091C" w14:textId="77777777" w:rsidTr="000E0C27">
        <w:tc>
          <w:tcPr>
            <w:tcW w:w="9520" w:type="dxa"/>
          </w:tcPr>
          <w:p w14:paraId="6681956B" w14:textId="2367319C" w:rsidR="009A0C28" w:rsidRPr="009A0C28" w:rsidRDefault="009A0C28" w:rsidP="007C2E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Wynagrodzenie pracowników – funkcje, rodzaje, nowoczesne formy wynagrodzeń.</w:t>
            </w:r>
          </w:p>
        </w:tc>
      </w:tr>
      <w:tr w:rsidR="007C2E3E" w:rsidRPr="00B169DF" w14:paraId="2BAAB04E" w14:textId="77777777" w:rsidTr="000E0C27">
        <w:tc>
          <w:tcPr>
            <w:tcW w:w="9520" w:type="dxa"/>
          </w:tcPr>
          <w:p w14:paraId="24ECCE15" w14:textId="4707D3D2" w:rsidR="007C2E3E" w:rsidRPr="007C2E3E" w:rsidRDefault="007C2E3E" w:rsidP="007C2E3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C2E3E">
              <w:rPr>
                <w:rFonts w:ascii="Corbel" w:hAnsi="Corbel"/>
                <w:sz w:val="24"/>
                <w:szCs w:val="24"/>
              </w:rPr>
              <w:t>Rozwój i szkolenie pracowników</w:t>
            </w:r>
          </w:p>
        </w:tc>
      </w:tr>
      <w:tr w:rsidR="007C2E3E" w:rsidRPr="00B169DF" w14:paraId="145A3F8F" w14:textId="77777777" w:rsidTr="000E0C27">
        <w:tc>
          <w:tcPr>
            <w:tcW w:w="9520" w:type="dxa"/>
          </w:tcPr>
          <w:p w14:paraId="7B1FF72C" w14:textId="6FB0AE6D" w:rsidR="007C2E3E" w:rsidRPr="007C2E3E" w:rsidRDefault="009A0C28" w:rsidP="007C2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>Ocena pracowników</w:t>
            </w:r>
          </w:p>
        </w:tc>
      </w:tr>
      <w:tr w:rsidR="007C2E3E" w:rsidRPr="00B169DF" w14:paraId="5468B3E1" w14:textId="77777777" w:rsidTr="000E0C27">
        <w:tc>
          <w:tcPr>
            <w:tcW w:w="9520" w:type="dxa"/>
          </w:tcPr>
          <w:p w14:paraId="44B7A604" w14:textId="665E16EA" w:rsidR="007C2E3E" w:rsidRPr="007C2E3E" w:rsidRDefault="009E215D" w:rsidP="009E2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15D">
              <w:rPr>
                <w:rFonts w:ascii="Corbel" w:hAnsi="Corbel"/>
                <w:sz w:val="24"/>
                <w:szCs w:val="24"/>
              </w:rPr>
              <w:t xml:space="preserve">Pojęcie, istota i rodzaje zwolnień pracowniczych. Podstawy prawne rozwiązania stosunku o pracę-wybrane aspekty. Zwolnienia monitorowane – </w:t>
            </w:r>
            <w:proofErr w:type="spellStart"/>
            <w:r w:rsidRPr="009E215D">
              <w:rPr>
                <w:rFonts w:ascii="Corbel" w:hAnsi="Corbel"/>
                <w:sz w:val="24"/>
                <w:szCs w:val="24"/>
              </w:rPr>
              <w:t>outplacement</w:t>
            </w:r>
            <w:proofErr w:type="spellEnd"/>
            <w:r w:rsidRPr="009E215D">
              <w:rPr>
                <w:rFonts w:ascii="Corbel" w:hAnsi="Corbel"/>
                <w:sz w:val="24"/>
                <w:szCs w:val="24"/>
              </w:rPr>
              <w:t xml:space="preserve"> – istota, rodzaje, przesłanki stosowania.</w:t>
            </w:r>
          </w:p>
        </w:tc>
      </w:tr>
    </w:tbl>
    <w:p w14:paraId="25F00B83" w14:textId="77777777" w:rsidR="008A01C0" w:rsidRDefault="008A01C0" w:rsidP="0083128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7F029F" w14:textId="7DA45F7C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0E7E2A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7711" w:rsidRPr="00B169DF" w14:paraId="4861316E" w14:textId="77777777" w:rsidTr="000E7E2A">
        <w:tc>
          <w:tcPr>
            <w:tcW w:w="9520" w:type="dxa"/>
          </w:tcPr>
          <w:p w14:paraId="151E59A1" w14:textId="4687632C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Planowanie zatrudnienia, rekrutacja, selekcja i obsadzanie stanowisk pracy pracowników.</w:t>
            </w:r>
          </w:p>
        </w:tc>
      </w:tr>
      <w:tr w:rsidR="00E27711" w:rsidRPr="00B169DF" w14:paraId="5ED445C3" w14:textId="77777777" w:rsidTr="000E7E2A">
        <w:tc>
          <w:tcPr>
            <w:tcW w:w="9520" w:type="dxa"/>
          </w:tcPr>
          <w:p w14:paraId="01A2D50F" w14:textId="0599F600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Rodzaje dokumentów aplikacyjnych do zatrudnienia i ich analiza. Opracowywanie CV i listu motywacyjnego dla wybranego ogłoszenia prasowego. Nowoczesne techniki rekrutacji i selekcji pracowników. Błędy w procesie rekrutacji. Przykłady i ich analiza.</w:t>
            </w:r>
          </w:p>
        </w:tc>
      </w:tr>
      <w:tr w:rsidR="00E27711" w:rsidRPr="00B169DF" w14:paraId="7229DA2B" w14:textId="77777777" w:rsidTr="000E7E2A">
        <w:tc>
          <w:tcPr>
            <w:tcW w:w="9520" w:type="dxa"/>
          </w:tcPr>
          <w:p w14:paraId="4E677615" w14:textId="6C1EC35E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 xml:space="preserve">Planowanie rozwoju – plan ścieżki zawodowej, analiza otoczenia pracownika, diagnoza potencjału, identyfikacja wartości, potrzeb i aspiracji. Analiza ścieżki rozwoju – studium przypadku. Awansowanie pracowników-pojęcie, źródła, zasady. </w:t>
            </w:r>
          </w:p>
        </w:tc>
      </w:tr>
      <w:tr w:rsidR="00E27711" w:rsidRPr="00B169DF" w14:paraId="31325165" w14:textId="77777777" w:rsidTr="000E7E2A">
        <w:tc>
          <w:tcPr>
            <w:tcW w:w="9520" w:type="dxa"/>
          </w:tcPr>
          <w:p w14:paraId="42B83E14" w14:textId="103C687B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Motywowanie pracowników jako element efektywności pracy. Zasady skutecznej motywacji, przykłady. Opracowywanie tabeli płac dla wybranej organizacji (z zastosowaniem metody UMEWAP).</w:t>
            </w:r>
          </w:p>
        </w:tc>
      </w:tr>
      <w:tr w:rsidR="00E27711" w:rsidRPr="00B169DF" w14:paraId="5DDC678D" w14:textId="77777777" w:rsidTr="000E7E2A">
        <w:tc>
          <w:tcPr>
            <w:tcW w:w="9520" w:type="dxa"/>
          </w:tcPr>
          <w:p w14:paraId="6EA57DEA" w14:textId="0223FF9B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motywowania – konstruowanie dla wybranej organizacji</w:t>
            </w:r>
          </w:p>
        </w:tc>
      </w:tr>
      <w:tr w:rsidR="00E27711" w:rsidRPr="00B169DF" w14:paraId="75B9CF73" w14:textId="77777777" w:rsidTr="000E7E2A">
        <w:tc>
          <w:tcPr>
            <w:tcW w:w="9520" w:type="dxa"/>
          </w:tcPr>
          <w:p w14:paraId="53B22ECA" w14:textId="04D1F680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Ocenianie pracowników – System ocen pracowniczych w przedsiębiorstwie. Problemy i błędy popełniane w procesie oceniania. Zastosowanie wiedzy do opracowania kryteriów oceniania studentów ubiegających się o stypendia naukowe.</w:t>
            </w:r>
          </w:p>
        </w:tc>
      </w:tr>
      <w:tr w:rsidR="00E27711" w:rsidRPr="00B169DF" w14:paraId="7E81321E" w14:textId="77777777" w:rsidTr="000E7E2A">
        <w:tc>
          <w:tcPr>
            <w:tcW w:w="9520" w:type="dxa"/>
          </w:tcPr>
          <w:p w14:paraId="74586756" w14:textId="08379964" w:rsidR="00E27711" w:rsidRPr="00E27711" w:rsidRDefault="00E27711" w:rsidP="00E27711">
            <w:pPr>
              <w:pStyle w:val="Akapitzlist"/>
              <w:tabs>
                <w:tab w:val="left" w:pos="409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Rozwój i doskonalenie pracowników - konstruowanie systemu szkoleń, ocena efektywności szkoleń. Studium przypadku – analiza potrzeb szkoleniowych i proponowanie konkretnych rodzajów szkoleń dla poszczególnych grup pracowników.</w:t>
            </w:r>
          </w:p>
        </w:tc>
      </w:tr>
      <w:tr w:rsidR="00E27711" w:rsidRPr="00B169DF" w14:paraId="6C9B9D1E" w14:textId="77777777" w:rsidTr="000E7E2A">
        <w:tc>
          <w:tcPr>
            <w:tcW w:w="9520" w:type="dxa"/>
          </w:tcPr>
          <w:p w14:paraId="61574915" w14:textId="3685A7DF" w:rsidR="00E27711" w:rsidRPr="00E27711" w:rsidRDefault="00E27711" w:rsidP="00E27711">
            <w:pPr>
              <w:pStyle w:val="Akapitzlist"/>
              <w:tabs>
                <w:tab w:val="left" w:pos="3048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Planowanie zatrudnienia, rekrutacja, selekcja i obsadzanie stanowisk pracy pracowników.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1B3CC2E" w14:textId="77777777" w:rsidR="00E27711" w:rsidRPr="00E27711" w:rsidRDefault="00E27711" w:rsidP="00E27711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smallCaps w:val="0"/>
          <w:szCs w:val="24"/>
        </w:rPr>
      </w:pPr>
      <w:r w:rsidRPr="00E27711">
        <w:rPr>
          <w:rFonts w:ascii="Corbel" w:hAnsi="Corbel"/>
          <w:b w:val="0"/>
          <w:smallCaps w:val="0"/>
          <w:szCs w:val="24"/>
        </w:rPr>
        <w:t>Wykład z prezentacją multimedialną, tematyczne filmy.</w:t>
      </w:r>
    </w:p>
    <w:p w14:paraId="6F46D31F" w14:textId="29ACD203" w:rsidR="00E960BB" w:rsidRPr="00B169DF" w:rsidRDefault="00E27711" w:rsidP="00E2771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27711">
        <w:rPr>
          <w:rFonts w:ascii="Corbel" w:hAnsi="Corbel"/>
          <w:b w:val="0"/>
          <w:smallCaps w:val="0"/>
          <w:szCs w:val="24"/>
        </w:rPr>
        <w:t>Ćwiczenia: dyskusja, studium przypadku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9C465C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C465C" w:rsidRPr="00B169DF" w14:paraId="613DC48F" w14:textId="77777777" w:rsidTr="009C465C">
        <w:tc>
          <w:tcPr>
            <w:tcW w:w="1962" w:type="dxa"/>
          </w:tcPr>
          <w:p w14:paraId="245130BE" w14:textId="60EA23BF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k_01</w:t>
            </w:r>
          </w:p>
        </w:tc>
        <w:tc>
          <w:tcPr>
            <w:tcW w:w="5441" w:type="dxa"/>
          </w:tcPr>
          <w:p w14:paraId="59C7B719" w14:textId="660173A3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obserwacja w trakcie zajęć, </w:t>
            </w:r>
          </w:p>
        </w:tc>
        <w:tc>
          <w:tcPr>
            <w:tcW w:w="2117" w:type="dxa"/>
          </w:tcPr>
          <w:p w14:paraId="5DC81E42" w14:textId="587AF7CC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C465C" w:rsidRPr="00B169DF" w14:paraId="1BBFC795" w14:textId="77777777" w:rsidTr="009C465C">
        <w:tc>
          <w:tcPr>
            <w:tcW w:w="1962" w:type="dxa"/>
          </w:tcPr>
          <w:p w14:paraId="19AA8216" w14:textId="74DA144B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3D4D3B31" w14:textId="60BE170B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obserwacja w trakcie zajęć, </w:t>
            </w:r>
          </w:p>
        </w:tc>
        <w:tc>
          <w:tcPr>
            <w:tcW w:w="2117" w:type="dxa"/>
          </w:tcPr>
          <w:p w14:paraId="56E49F4A" w14:textId="3590D1BD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C465C" w:rsidRPr="00B169DF" w14:paraId="1DF64A58" w14:textId="77777777" w:rsidTr="009C465C">
        <w:tc>
          <w:tcPr>
            <w:tcW w:w="1962" w:type="dxa"/>
          </w:tcPr>
          <w:p w14:paraId="35D608F7" w14:textId="739CB98B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k_03</w:t>
            </w:r>
          </w:p>
        </w:tc>
        <w:tc>
          <w:tcPr>
            <w:tcW w:w="5441" w:type="dxa"/>
          </w:tcPr>
          <w:p w14:paraId="6F22B53C" w14:textId="5F7DF273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w trakcie zajęć.</w:t>
            </w:r>
          </w:p>
        </w:tc>
        <w:tc>
          <w:tcPr>
            <w:tcW w:w="2117" w:type="dxa"/>
          </w:tcPr>
          <w:p w14:paraId="218F9FE8" w14:textId="7DCB1B90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C465C" w:rsidRPr="00B169DF" w14:paraId="1DA3462A" w14:textId="77777777" w:rsidTr="009C465C">
        <w:tc>
          <w:tcPr>
            <w:tcW w:w="1962" w:type="dxa"/>
          </w:tcPr>
          <w:p w14:paraId="294AA72A" w14:textId="1BC783D0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14:paraId="2FFBB859" w14:textId="50189223" w:rsid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postawy, ocena prezentowanego stanowiska, opinii</w:t>
            </w:r>
          </w:p>
        </w:tc>
        <w:tc>
          <w:tcPr>
            <w:tcW w:w="2117" w:type="dxa"/>
          </w:tcPr>
          <w:p w14:paraId="66DBE9C0" w14:textId="59AB1ECE" w:rsid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352A7231" w14:textId="7F597FAA" w:rsidR="005C2F56" w:rsidRDefault="005C2F56" w:rsidP="005C2F56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4A34E98F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Zaliczenie ćwiczeń</w:t>
            </w:r>
            <w:r w:rsidR="0066008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ocena </w:t>
            </w:r>
            <w:proofErr w:type="gramStart"/>
            <w:r w:rsidR="0066008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 </w:t>
            </w:r>
            <w:r w:rsidRPr="4A34E98F">
              <w:rPr>
                <w:rFonts w:ascii="Corbel" w:hAnsi="Corbel"/>
                <w:color w:val="000000" w:themeColor="text1"/>
                <w:sz w:val="24"/>
                <w:szCs w:val="24"/>
              </w:rPr>
              <w:t>:</w:t>
            </w:r>
            <w:proofErr w:type="gramEnd"/>
          </w:p>
          <w:p w14:paraId="1186E80A" w14:textId="026C442A" w:rsidR="005C2F56" w:rsidRDefault="005C2F56" w:rsidP="005C2F56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– </w:t>
            </w:r>
            <w:r w:rsidR="00660084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066008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prac</w:t>
            </w:r>
            <w:r w:rsidR="00660084">
              <w:rPr>
                <w:rFonts w:ascii="Corbel" w:hAnsi="Corbel"/>
                <w:color w:val="000000" w:themeColor="text1"/>
                <w:sz w:val="24"/>
                <w:szCs w:val="24"/>
              </w:rPr>
              <w:t>y grupowej 70% +30%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  <w:p w14:paraId="686A8C7B" w14:textId="35DE2925" w:rsidR="00923D7D" w:rsidRPr="005C2F56" w:rsidRDefault="006600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</w:t>
            </w:r>
            <w:r w:rsidR="005C2F56" w:rsidRPr="005C2F5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(podstawą oceny pozytywnej jest uzyskanie 51% wymaganych punktów).  51%- 60% =3.0, 61%-70%=3.5, 71%-80%=4.0, 81%-90%=4.5, 91%-100%=5.0</w:t>
            </w:r>
          </w:p>
          <w:p w14:paraId="5A9C46B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3D4470FE" w:rsidR="0085747A" w:rsidRPr="00B169DF" w:rsidRDefault="000C2D8E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34D7263D" w:rsidR="00C61DC5" w:rsidRPr="00B169DF" w:rsidRDefault="00660084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3DAC7057" w14:textId="7D1943AE" w:rsidR="00C61DC5" w:rsidRPr="00B169DF" w:rsidRDefault="00C61DC5" w:rsidP="00BB7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B70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itp.)</w:t>
            </w:r>
          </w:p>
        </w:tc>
        <w:tc>
          <w:tcPr>
            <w:tcW w:w="4677" w:type="dxa"/>
          </w:tcPr>
          <w:p w14:paraId="1B5E8DD4" w14:textId="5C23330C" w:rsidR="00C61DC5" w:rsidRPr="00B169DF" w:rsidRDefault="00660084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45F136B6" w:rsidR="0085747A" w:rsidRPr="00B169DF" w:rsidRDefault="00660084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52AE2DD7" w:rsidR="0085747A" w:rsidRPr="00B169DF" w:rsidRDefault="00660084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AD53A7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AD53A7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71728472" w14:textId="77777777" w:rsidTr="00AD53A7">
        <w:trPr>
          <w:trHeight w:val="397"/>
        </w:trPr>
        <w:tc>
          <w:tcPr>
            <w:tcW w:w="9497" w:type="dxa"/>
          </w:tcPr>
          <w:p w14:paraId="06711994" w14:textId="7EE13CEF" w:rsidR="00B740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90A3D99" w14:textId="1B207BC5" w:rsidR="00545662" w:rsidRPr="00545662" w:rsidRDefault="00545662" w:rsidP="005456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5662">
              <w:rPr>
                <w:rFonts w:ascii="Corbel" w:hAnsi="Corbel"/>
                <w:b w:val="0"/>
                <w:smallCaps w:val="0"/>
                <w:szCs w:val="24"/>
              </w:rPr>
              <w:t>Antczak Z., Funkcja personalna we współczesnej organizacji: wybrane zagadnienia zarządczo-analityczne, UE we Wrocławiu, Wrocław 2010.</w:t>
            </w:r>
          </w:p>
          <w:p w14:paraId="689D3120" w14:textId="709051FF" w:rsidR="001A6CC2" w:rsidRPr="000C0659" w:rsidRDefault="00545662" w:rsidP="005456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5662">
              <w:rPr>
                <w:rFonts w:ascii="Corbel" w:hAnsi="Corbel"/>
                <w:b w:val="0"/>
                <w:smallCaps w:val="0"/>
                <w:szCs w:val="24"/>
              </w:rPr>
              <w:t xml:space="preserve">Grzebyk M., </w:t>
            </w:r>
            <w:proofErr w:type="spellStart"/>
            <w:r w:rsidRPr="00545662">
              <w:rPr>
                <w:rFonts w:ascii="Corbel" w:hAnsi="Corbel"/>
                <w:b w:val="0"/>
                <w:smallCaps w:val="0"/>
                <w:szCs w:val="24"/>
              </w:rPr>
              <w:t>Pierścieniak</w:t>
            </w:r>
            <w:proofErr w:type="spellEnd"/>
            <w:r w:rsidRPr="00545662">
              <w:rPr>
                <w:rFonts w:ascii="Corbel" w:hAnsi="Corbel"/>
                <w:b w:val="0"/>
                <w:smallCaps w:val="0"/>
                <w:szCs w:val="24"/>
              </w:rPr>
              <w:t xml:space="preserve"> A., Filip P., Gospodarowanie kapitałem ludzkim w organizacji…w kierunku poprawy efektywności pracy, Wydawnictwo Uniwersytetu Rzeszowskiego, Rzeszów 2014.</w:t>
            </w:r>
          </w:p>
        </w:tc>
      </w:tr>
      <w:tr w:rsidR="0085747A" w:rsidRPr="00B169DF" w14:paraId="02FE8D38" w14:textId="77777777" w:rsidTr="00AD53A7">
        <w:trPr>
          <w:trHeight w:val="397"/>
        </w:trPr>
        <w:tc>
          <w:tcPr>
            <w:tcW w:w="9497" w:type="dxa"/>
          </w:tcPr>
          <w:p w14:paraId="649425D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6C24692" w14:textId="36A10E45" w:rsidR="00412DD7" w:rsidRPr="00412DD7" w:rsidRDefault="00412DD7" w:rsidP="00412DD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2DD7">
              <w:rPr>
                <w:rFonts w:ascii="Corbel" w:hAnsi="Corbel"/>
                <w:b w:val="0"/>
                <w:smallCaps w:val="0"/>
                <w:szCs w:val="24"/>
              </w:rPr>
              <w:t>Sidor-</w:t>
            </w:r>
            <w:proofErr w:type="gramStart"/>
            <w:r w:rsidRPr="00412DD7">
              <w:rPr>
                <w:rFonts w:ascii="Corbel" w:hAnsi="Corbel"/>
                <w:b w:val="0"/>
                <w:smallCaps w:val="0"/>
                <w:szCs w:val="24"/>
              </w:rPr>
              <w:t>Rządkowska</w:t>
            </w:r>
            <w:proofErr w:type="spellEnd"/>
            <w:r w:rsidRPr="00412DD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12DD7">
              <w:rPr>
                <w:rFonts w:ascii="Corbel" w:hAnsi="Corbel"/>
                <w:b w:val="0"/>
                <w:smallCaps w:val="0"/>
                <w:szCs w:val="24"/>
              </w:rPr>
              <w:t>Zwolnienia pracowników a polityka personalna organizacji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12DD7">
              <w:rPr>
                <w:rFonts w:ascii="Corbel" w:hAnsi="Corbel"/>
                <w:b w:val="0"/>
                <w:smallCaps w:val="0"/>
                <w:szCs w:val="24"/>
              </w:rPr>
              <w:t xml:space="preserve"> Wolters Kluwer Polska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2020, wyd. III</w:t>
            </w:r>
          </w:p>
          <w:p w14:paraId="514FF1DD" w14:textId="47E8ED3A" w:rsidR="00AD53A7" w:rsidRPr="00B169DF" w:rsidRDefault="00AD53A7" w:rsidP="00412DD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94C15" w14:textId="77777777" w:rsidR="00AB2F2F" w:rsidRDefault="00AB2F2F" w:rsidP="00C16ABF">
      <w:pPr>
        <w:spacing w:after="0" w:line="240" w:lineRule="auto"/>
      </w:pPr>
      <w:r>
        <w:separator/>
      </w:r>
    </w:p>
  </w:endnote>
  <w:endnote w:type="continuationSeparator" w:id="0">
    <w:p w14:paraId="7D08153A" w14:textId="77777777" w:rsidR="00AB2F2F" w:rsidRDefault="00AB2F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DAB24" w14:textId="77777777" w:rsidR="00AB2F2F" w:rsidRDefault="00AB2F2F" w:rsidP="00C16ABF">
      <w:pPr>
        <w:spacing w:after="0" w:line="240" w:lineRule="auto"/>
      </w:pPr>
      <w:r>
        <w:separator/>
      </w:r>
    </w:p>
  </w:footnote>
  <w:footnote w:type="continuationSeparator" w:id="0">
    <w:p w14:paraId="1A205196" w14:textId="77777777" w:rsidR="00AB2F2F" w:rsidRDefault="00AB2F2F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773808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092"/>
    <w:rsid w:val="000025D9"/>
    <w:rsid w:val="000048FD"/>
    <w:rsid w:val="000077B4"/>
    <w:rsid w:val="00015B8F"/>
    <w:rsid w:val="00022ECE"/>
    <w:rsid w:val="00033B60"/>
    <w:rsid w:val="00042A51"/>
    <w:rsid w:val="00042D2E"/>
    <w:rsid w:val="00044C82"/>
    <w:rsid w:val="00066632"/>
    <w:rsid w:val="00070ED6"/>
    <w:rsid w:val="000742DC"/>
    <w:rsid w:val="00076223"/>
    <w:rsid w:val="000835A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659"/>
    <w:rsid w:val="000C2295"/>
    <w:rsid w:val="000C2D8E"/>
    <w:rsid w:val="000D04B0"/>
    <w:rsid w:val="000D3103"/>
    <w:rsid w:val="000E0C27"/>
    <w:rsid w:val="000E7E2A"/>
    <w:rsid w:val="000F1C57"/>
    <w:rsid w:val="000F5615"/>
    <w:rsid w:val="00101E6A"/>
    <w:rsid w:val="001045A1"/>
    <w:rsid w:val="00124BFF"/>
    <w:rsid w:val="0012560E"/>
    <w:rsid w:val="00127108"/>
    <w:rsid w:val="001304A0"/>
    <w:rsid w:val="0013309E"/>
    <w:rsid w:val="00134B13"/>
    <w:rsid w:val="001358BC"/>
    <w:rsid w:val="0014669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6CC2"/>
    <w:rsid w:val="001A70D2"/>
    <w:rsid w:val="001D657B"/>
    <w:rsid w:val="001D7B54"/>
    <w:rsid w:val="001E0209"/>
    <w:rsid w:val="001F2CA2"/>
    <w:rsid w:val="00205034"/>
    <w:rsid w:val="002144C0"/>
    <w:rsid w:val="0022477D"/>
    <w:rsid w:val="002278A9"/>
    <w:rsid w:val="002336F9"/>
    <w:rsid w:val="00235588"/>
    <w:rsid w:val="0024028F"/>
    <w:rsid w:val="00244ABC"/>
    <w:rsid w:val="002545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900"/>
    <w:rsid w:val="003018BA"/>
    <w:rsid w:val="0030395F"/>
    <w:rsid w:val="00305C92"/>
    <w:rsid w:val="003074A6"/>
    <w:rsid w:val="003151C5"/>
    <w:rsid w:val="00324DBF"/>
    <w:rsid w:val="003343CF"/>
    <w:rsid w:val="00336B5F"/>
    <w:rsid w:val="00346FE9"/>
    <w:rsid w:val="0034759A"/>
    <w:rsid w:val="003503F6"/>
    <w:rsid w:val="003530DD"/>
    <w:rsid w:val="00363F78"/>
    <w:rsid w:val="003A057F"/>
    <w:rsid w:val="003A0A5B"/>
    <w:rsid w:val="003A1176"/>
    <w:rsid w:val="003B00FA"/>
    <w:rsid w:val="003B28C7"/>
    <w:rsid w:val="003B3F3E"/>
    <w:rsid w:val="003C0BAE"/>
    <w:rsid w:val="003D18A9"/>
    <w:rsid w:val="003D6CE2"/>
    <w:rsid w:val="003E1941"/>
    <w:rsid w:val="003E2FE6"/>
    <w:rsid w:val="003E49D5"/>
    <w:rsid w:val="003F205D"/>
    <w:rsid w:val="003F38C0"/>
    <w:rsid w:val="00403768"/>
    <w:rsid w:val="00412DD7"/>
    <w:rsid w:val="00414E3C"/>
    <w:rsid w:val="0042244A"/>
    <w:rsid w:val="0042745A"/>
    <w:rsid w:val="00431D5C"/>
    <w:rsid w:val="004362C6"/>
    <w:rsid w:val="00437FA2"/>
    <w:rsid w:val="00445970"/>
    <w:rsid w:val="00445F7A"/>
    <w:rsid w:val="004507C8"/>
    <w:rsid w:val="00461EFC"/>
    <w:rsid w:val="004652C2"/>
    <w:rsid w:val="004706D1"/>
    <w:rsid w:val="00471326"/>
    <w:rsid w:val="0047598D"/>
    <w:rsid w:val="004840FD"/>
    <w:rsid w:val="00490F7D"/>
    <w:rsid w:val="00491678"/>
    <w:rsid w:val="004949A2"/>
    <w:rsid w:val="004968E2"/>
    <w:rsid w:val="004A06C4"/>
    <w:rsid w:val="004A3EEA"/>
    <w:rsid w:val="004A4D1F"/>
    <w:rsid w:val="004B3F0E"/>
    <w:rsid w:val="004D31C0"/>
    <w:rsid w:val="004D5282"/>
    <w:rsid w:val="004E04C0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45662"/>
    <w:rsid w:val="00551567"/>
    <w:rsid w:val="0056696D"/>
    <w:rsid w:val="00577805"/>
    <w:rsid w:val="00582C42"/>
    <w:rsid w:val="0059484D"/>
    <w:rsid w:val="00595B8E"/>
    <w:rsid w:val="005A0855"/>
    <w:rsid w:val="005A3196"/>
    <w:rsid w:val="005C080F"/>
    <w:rsid w:val="005C2F56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356A"/>
    <w:rsid w:val="00647FA8"/>
    <w:rsid w:val="00650C5F"/>
    <w:rsid w:val="00654934"/>
    <w:rsid w:val="00654D71"/>
    <w:rsid w:val="00660084"/>
    <w:rsid w:val="006620D9"/>
    <w:rsid w:val="0066463D"/>
    <w:rsid w:val="00671958"/>
    <w:rsid w:val="00675843"/>
    <w:rsid w:val="00680FEF"/>
    <w:rsid w:val="00696477"/>
    <w:rsid w:val="006A74B0"/>
    <w:rsid w:val="006B147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E65"/>
    <w:rsid w:val="007327BD"/>
    <w:rsid w:val="00734608"/>
    <w:rsid w:val="0074107B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6D62"/>
    <w:rsid w:val="007A4022"/>
    <w:rsid w:val="007A6E6E"/>
    <w:rsid w:val="007C00B0"/>
    <w:rsid w:val="007C2E3E"/>
    <w:rsid w:val="007C3299"/>
    <w:rsid w:val="007C3BCC"/>
    <w:rsid w:val="007C4546"/>
    <w:rsid w:val="007D2E23"/>
    <w:rsid w:val="007D5207"/>
    <w:rsid w:val="007D6E56"/>
    <w:rsid w:val="007F4155"/>
    <w:rsid w:val="0081554D"/>
    <w:rsid w:val="0081707E"/>
    <w:rsid w:val="008223B8"/>
    <w:rsid w:val="008265E4"/>
    <w:rsid w:val="00831283"/>
    <w:rsid w:val="0083429C"/>
    <w:rsid w:val="008449B3"/>
    <w:rsid w:val="0084576B"/>
    <w:rsid w:val="00845E1D"/>
    <w:rsid w:val="008552A2"/>
    <w:rsid w:val="0085747A"/>
    <w:rsid w:val="00873B18"/>
    <w:rsid w:val="00884922"/>
    <w:rsid w:val="00885F64"/>
    <w:rsid w:val="008917F9"/>
    <w:rsid w:val="008A01C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FCF"/>
    <w:rsid w:val="00916188"/>
    <w:rsid w:val="00923D7D"/>
    <w:rsid w:val="009508DF"/>
    <w:rsid w:val="00950DAC"/>
    <w:rsid w:val="00954A07"/>
    <w:rsid w:val="00982817"/>
    <w:rsid w:val="0099329A"/>
    <w:rsid w:val="00993984"/>
    <w:rsid w:val="00995DAF"/>
    <w:rsid w:val="00997F14"/>
    <w:rsid w:val="009A0C28"/>
    <w:rsid w:val="009A78D9"/>
    <w:rsid w:val="009A7998"/>
    <w:rsid w:val="009B077D"/>
    <w:rsid w:val="009B5595"/>
    <w:rsid w:val="009C3E31"/>
    <w:rsid w:val="009C465C"/>
    <w:rsid w:val="009C54AE"/>
    <w:rsid w:val="009C788E"/>
    <w:rsid w:val="009D3F3B"/>
    <w:rsid w:val="009E0543"/>
    <w:rsid w:val="009E0FE2"/>
    <w:rsid w:val="009E215D"/>
    <w:rsid w:val="009E3B41"/>
    <w:rsid w:val="009E6A4D"/>
    <w:rsid w:val="009F3C5C"/>
    <w:rsid w:val="009F4610"/>
    <w:rsid w:val="00A00ECC"/>
    <w:rsid w:val="00A128C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847"/>
    <w:rsid w:val="00A95256"/>
    <w:rsid w:val="00A97DE1"/>
    <w:rsid w:val="00AB053C"/>
    <w:rsid w:val="00AB2F2F"/>
    <w:rsid w:val="00AD1146"/>
    <w:rsid w:val="00AD1A5C"/>
    <w:rsid w:val="00AD27D3"/>
    <w:rsid w:val="00AD53A7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0B0"/>
    <w:rsid w:val="00B3130B"/>
    <w:rsid w:val="00B40ADB"/>
    <w:rsid w:val="00B43B77"/>
    <w:rsid w:val="00B43E80"/>
    <w:rsid w:val="00B57E89"/>
    <w:rsid w:val="00B607DB"/>
    <w:rsid w:val="00B66529"/>
    <w:rsid w:val="00B7406B"/>
    <w:rsid w:val="00B75946"/>
    <w:rsid w:val="00B77A81"/>
    <w:rsid w:val="00B8056E"/>
    <w:rsid w:val="00B819C8"/>
    <w:rsid w:val="00B82308"/>
    <w:rsid w:val="00B90885"/>
    <w:rsid w:val="00BA0F15"/>
    <w:rsid w:val="00BB520A"/>
    <w:rsid w:val="00BB70A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5EA"/>
    <w:rsid w:val="00C26CB7"/>
    <w:rsid w:val="00C26D4B"/>
    <w:rsid w:val="00C324C1"/>
    <w:rsid w:val="00C36992"/>
    <w:rsid w:val="00C56036"/>
    <w:rsid w:val="00C61DC5"/>
    <w:rsid w:val="00C62788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CF7B7A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53F1"/>
    <w:rsid w:val="00D74119"/>
    <w:rsid w:val="00D8075B"/>
    <w:rsid w:val="00D86726"/>
    <w:rsid w:val="00D8678B"/>
    <w:rsid w:val="00DA2114"/>
    <w:rsid w:val="00DA5C89"/>
    <w:rsid w:val="00DC64FE"/>
    <w:rsid w:val="00DC67D8"/>
    <w:rsid w:val="00DE09C0"/>
    <w:rsid w:val="00DE4A14"/>
    <w:rsid w:val="00DF320D"/>
    <w:rsid w:val="00DF71C8"/>
    <w:rsid w:val="00E0555F"/>
    <w:rsid w:val="00E129B8"/>
    <w:rsid w:val="00E21E7D"/>
    <w:rsid w:val="00E22FBC"/>
    <w:rsid w:val="00E24BF5"/>
    <w:rsid w:val="00E25338"/>
    <w:rsid w:val="00E27711"/>
    <w:rsid w:val="00E324A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97B"/>
    <w:rsid w:val="00EC4899"/>
    <w:rsid w:val="00ED03AB"/>
    <w:rsid w:val="00ED32D2"/>
    <w:rsid w:val="00EE2C2C"/>
    <w:rsid w:val="00EE32DE"/>
    <w:rsid w:val="00EE5457"/>
    <w:rsid w:val="00F01B39"/>
    <w:rsid w:val="00F070AB"/>
    <w:rsid w:val="00F17567"/>
    <w:rsid w:val="00F2235F"/>
    <w:rsid w:val="00F27A7B"/>
    <w:rsid w:val="00F35D73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3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74</TotalTime>
  <Pages>1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16</cp:revision>
  <cp:lastPrinted>2019-02-06T12:12:00Z</cp:lastPrinted>
  <dcterms:created xsi:type="dcterms:W3CDTF">2025-12-13T18:36:00Z</dcterms:created>
  <dcterms:modified xsi:type="dcterms:W3CDTF">2026-04-22T08:58:00Z</dcterms:modified>
</cp:coreProperties>
</file>